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91E" w:rsidRDefault="00F3191E" w:rsidP="00F3191E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3191E" w:rsidRDefault="00F3191E" w:rsidP="00F3191E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:rsidR="00F3191E" w:rsidRDefault="00F3191E" w:rsidP="00F3191E">
      <w:pPr>
        <w:pStyle w:val="NoSpacing"/>
      </w:pPr>
    </w:p>
    <w:p w:rsidR="00F3191E" w:rsidRDefault="00F3191E" w:rsidP="00F3191E">
      <w:pPr>
        <w:pStyle w:val="NoSpacing"/>
      </w:pPr>
    </w:p>
    <w:p w:rsidR="00F3191E" w:rsidRDefault="00F3191E" w:rsidP="00F3191E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by the City to Henry VI.</w:t>
      </w:r>
    </w:p>
    <w:p w:rsidR="00F3191E" w:rsidRDefault="00F3191E" w:rsidP="00F3191E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F3191E" w:rsidRDefault="00F3191E" w:rsidP="00F3191E">
      <w:pPr>
        <w:pStyle w:val="NoSpacing"/>
      </w:pPr>
    </w:p>
    <w:p w:rsidR="00F3191E" w:rsidRDefault="00F3191E" w:rsidP="00F3191E">
      <w:pPr>
        <w:pStyle w:val="NoSpacing"/>
      </w:pPr>
    </w:p>
    <w:p w:rsidR="00F3191E" w:rsidRDefault="00F3191E" w:rsidP="00F3191E">
      <w:pPr>
        <w:pStyle w:val="NoSpacing"/>
      </w:pPr>
      <w:r>
        <w:t>27 January 2018</w:t>
      </w:r>
    </w:p>
    <w:p w:rsidR="006B2F86" w:rsidRPr="00F3191E" w:rsidRDefault="00F3191E" w:rsidP="00E71FC3">
      <w:pPr>
        <w:pStyle w:val="NoSpacing"/>
      </w:pPr>
    </w:p>
    <w:sectPr w:rsidR="006B2F86" w:rsidRPr="00F319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91E" w:rsidRDefault="00F3191E" w:rsidP="00E71FC3">
      <w:pPr>
        <w:spacing w:after="0" w:line="240" w:lineRule="auto"/>
      </w:pPr>
      <w:r>
        <w:separator/>
      </w:r>
    </w:p>
  </w:endnote>
  <w:endnote w:type="continuationSeparator" w:id="0">
    <w:p w:rsidR="00F3191E" w:rsidRDefault="00F319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91E" w:rsidRDefault="00F3191E" w:rsidP="00E71FC3">
      <w:pPr>
        <w:spacing w:after="0" w:line="240" w:lineRule="auto"/>
      </w:pPr>
      <w:r>
        <w:separator/>
      </w:r>
    </w:p>
  </w:footnote>
  <w:footnote w:type="continuationSeparator" w:id="0">
    <w:p w:rsidR="00F3191E" w:rsidRDefault="00F319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1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344BF"/>
  <w15:chartTrackingRefBased/>
  <w15:docId w15:val="{5F7CF630-BFA8-4898-8FB2-450F3374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1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2018-01-27T21:11:00Z</dcterms:created>
  <dcterms:modified xsi:type="dcterms:W3CDTF">2018-01-27T21:12:00Z</dcterms:modified>
</cp:coreProperties>
</file>